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5.8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2023.5.14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683125" cy="6249670"/>
                  <wp:effectExtent l="0" t="0" r="3175" b="11430"/>
                  <wp:docPr id="1" name="图片 1" descr="IMG_4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457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3125" cy="624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2023.5.28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幼儿安全小知识</w:t>
            </w:r>
            <w:bookmarkStart w:id="0" w:name="_GoBack"/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—家庭安全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470400" cy="5963920"/>
                  <wp:effectExtent l="0" t="0" r="0" b="5080"/>
                  <wp:docPr id="3" name="图片 3" descr="IMG_4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456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400" cy="596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1A57D2"/>
    <w:rsid w:val="1C786318"/>
    <w:rsid w:val="1C9B131D"/>
    <w:rsid w:val="1CF77683"/>
    <w:rsid w:val="1F920EE3"/>
    <w:rsid w:val="20A35C0A"/>
    <w:rsid w:val="221A3F99"/>
    <w:rsid w:val="22315BAD"/>
    <w:rsid w:val="22533012"/>
    <w:rsid w:val="23C74131"/>
    <w:rsid w:val="24A2038F"/>
    <w:rsid w:val="26031625"/>
    <w:rsid w:val="266E3992"/>
    <w:rsid w:val="26834317"/>
    <w:rsid w:val="27AA012D"/>
    <w:rsid w:val="2A4827BE"/>
    <w:rsid w:val="2E3A7BDA"/>
    <w:rsid w:val="2F0B32F8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EE5177F"/>
    <w:rsid w:val="3F731C3D"/>
    <w:rsid w:val="3FB377C0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85B6C46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FC4DF0"/>
    <w:rsid w:val="521217D4"/>
    <w:rsid w:val="52C00AB7"/>
    <w:rsid w:val="53D8635F"/>
    <w:rsid w:val="53E23D82"/>
    <w:rsid w:val="540543F1"/>
    <w:rsid w:val="54B41688"/>
    <w:rsid w:val="56F1693C"/>
    <w:rsid w:val="57B123DF"/>
    <w:rsid w:val="57B72841"/>
    <w:rsid w:val="58731999"/>
    <w:rsid w:val="59864081"/>
    <w:rsid w:val="5AA47FD9"/>
    <w:rsid w:val="5AA5593F"/>
    <w:rsid w:val="5B053E73"/>
    <w:rsid w:val="5BEA226F"/>
    <w:rsid w:val="5CCD62BD"/>
    <w:rsid w:val="5D303DA6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2B965EC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DA3C22"/>
    <w:rsid w:val="6D9D132F"/>
    <w:rsid w:val="6DD26497"/>
    <w:rsid w:val="6EBF6D64"/>
    <w:rsid w:val="6FBA4CB6"/>
    <w:rsid w:val="702B6FEE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863274"/>
    <w:rsid w:val="79AE22E2"/>
    <w:rsid w:val="7AE741DD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129</Words>
  <Characters>162</Characters>
  <Lines>0</Lines>
  <Paragraphs>0</Paragraphs>
  <TotalTime>2</TotalTime>
  <ScaleCrop>false</ScaleCrop>
  <LinksUpToDate>false</LinksUpToDate>
  <CharactersWithSpaces>192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2023-05-22T06:01:22Z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09A07971D49D430EB94B767405B868E4</vt:lpwstr>
  </property>
</Properties>
</file>